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A7B" w:rsidRDefault="00186A7B" w:rsidP="00186A7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Adam FRERE</w:t>
      </w:r>
      <w:r>
        <w:rPr>
          <w:rFonts w:ascii="Times New Roman" w:hAnsi="Arial Unicode MS"/>
        </w:rPr>
        <w:t xml:space="preserve">     (d.1404)</w:t>
      </w:r>
    </w:p>
    <w:p w:rsidR="00186A7B" w:rsidRDefault="00186A7B" w:rsidP="00186A7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bur. Kirkby in Hundalmandale.</w:t>
      </w:r>
    </w:p>
    <w:p w:rsidR="00186A7B" w:rsidRDefault="00186A7B" w:rsidP="00186A7B">
      <w:pPr>
        <w:pStyle w:val="Body1"/>
        <w:rPr>
          <w:rFonts w:ascii="Times New Roman" w:hAnsi="Times New Roman"/>
        </w:rPr>
      </w:pPr>
    </w:p>
    <w:p w:rsidR="00186A7B" w:rsidRDefault="00186A7B" w:rsidP="00186A7B">
      <w:pPr>
        <w:pStyle w:val="Body1"/>
        <w:rPr>
          <w:rFonts w:ascii="Times New Roman" w:hAnsi="Times New Roman"/>
        </w:rPr>
      </w:pPr>
    </w:p>
    <w:p w:rsidR="00186A7B" w:rsidRDefault="00186A7B" w:rsidP="00186A7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16 Jan.1404    He made his Will. (W.Y.R. p.65)</w:t>
      </w:r>
    </w:p>
    <w:p w:rsidR="00186A7B" w:rsidRDefault="00186A7B" w:rsidP="00186A7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4 Mar.           Probate of his Will.  (ibid.)</w:t>
      </w:r>
    </w:p>
    <w:p w:rsidR="00186A7B" w:rsidRDefault="00186A7B" w:rsidP="00186A7B">
      <w:pPr>
        <w:pStyle w:val="Body1"/>
        <w:rPr>
          <w:rFonts w:ascii="Times New Roman" w:hAnsi="Times New Roman"/>
        </w:rPr>
      </w:pPr>
    </w:p>
    <w:p w:rsidR="00186A7B" w:rsidRDefault="00186A7B" w:rsidP="00186A7B">
      <w:pPr>
        <w:pStyle w:val="Body1"/>
        <w:rPr>
          <w:rFonts w:ascii="Times New Roman" w:hAnsi="Times New Roman"/>
        </w:rPr>
      </w:pPr>
    </w:p>
    <w:p w:rsidR="00186A7B" w:rsidRDefault="00186A7B" w:rsidP="00186A7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9 May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A7B" w:rsidRDefault="00186A7B" w:rsidP="00564E3C">
      <w:pPr>
        <w:spacing w:after="0" w:line="240" w:lineRule="auto"/>
      </w:pPr>
      <w:r>
        <w:separator/>
      </w:r>
    </w:p>
  </w:endnote>
  <w:endnote w:type="continuationSeparator" w:id="0">
    <w:p w:rsidR="00186A7B" w:rsidRDefault="00186A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86A7B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A7B" w:rsidRDefault="00186A7B" w:rsidP="00564E3C">
      <w:pPr>
        <w:spacing w:after="0" w:line="240" w:lineRule="auto"/>
      </w:pPr>
      <w:r>
        <w:separator/>
      </w:r>
    </w:p>
  </w:footnote>
  <w:footnote w:type="continuationSeparator" w:id="0">
    <w:p w:rsidR="00186A7B" w:rsidRDefault="00186A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7B"/>
    <w:rsid w:val="00186A7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97B728-EDFE-484F-A1A8-FC557E30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186A7B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2015-10-27T19:35:00Z</dcterms:created>
  <dcterms:modified xsi:type="dcterms:W3CDTF">2015-10-27T19:35:00Z</dcterms:modified>
</cp:coreProperties>
</file>